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87D7F" w14:textId="72FB6F1F" w:rsidR="00BA00AB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Catherine LEAKE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fl.1456)</w:t>
      </w:r>
    </w:p>
    <w:p w14:paraId="32E2DBC5" w14:textId="4415D06F" w:rsidR="00D35639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EA1130" w14:textId="15A21045" w:rsidR="00D35639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56D287" w14:textId="0504E327" w:rsidR="00D35639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Robert </w:t>
      </w:r>
      <w:proofErr w:type="gramStart"/>
      <w:r>
        <w:rPr>
          <w:rFonts w:ascii="Times New Roman" w:hAnsi="Times New Roman" w:cs="Times New Roman"/>
          <w:sz w:val="24"/>
          <w:szCs w:val="24"/>
        </w:rPr>
        <w:t>Whatton(</w:t>
      </w:r>
      <w:proofErr w:type="gramEnd"/>
      <w:r>
        <w:rPr>
          <w:rFonts w:ascii="Times New Roman" w:hAnsi="Times New Roman" w:cs="Times New Roman"/>
          <w:sz w:val="24"/>
          <w:szCs w:val="24"/>
        </w:rPr>
        <w:t>d.1452)(q.v.).   (H.P. p.939)</w:t>
      </w:r>
    </w:p>
    <w:p w14:paraId="278B0A70" w14:textId="0A0EB7BC" w:rsidR="00D35639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Son:   </w:t>
      </w:r>
      <w:proofErr w:type="gramStart"/>
      <w:r>
        <w:rPr>
          <w:rFonts w:ascii="Times New Roman" w:hAnsi="Times New Roman" w:cs="Times New Roman"/>
          <w:sz w:val="24"/>
          <w:szCs w:val="24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d.ca.1460)(q.v.).   (ibid.)</w:t>
      </w:r>
    </w:p>
    <w:p w14:paraId="71AB5873" w14:textId="556D1F1C" w:rsidR="00D35639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4F69FC" w14:textId="3FA1C934" w:rsidR="00D35639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B0B5DE" w14:textId="4CD0EB04" w:rsidR="00D35639" w:rsidRPr="00D35639" w:rsidRDefault="00D356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sectPr w:rsidR="00D35639" w:rsidRPr="00D356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6DF32" w14:textId="77777777" w:rsidR="00D35639" w:rsidRDefault="00D35639" w:rsidP="009139A6">
      <w:r>
        <w:separator/>
      </w:r>
    </w:p>
  </w:endnote>
  <w:endnote w:type="continuationSeparator" w:id="0">
    <w:p w14:paraId="4C0692FD" w14:textId="77777777" w:rsidR="00D35639" w:rsidRDefault="00D356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32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0B9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76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36BF1" w14:textId="77777777" w:rsidR="00D35639" w:rsidRDefault="00D35639" w:rsidP="009139A6">
      <w:r>
        <w:separator/>
      </w:r>
    </w:p>
  </w:footnote>
  <w:footnote w:type="continuationSeparator" w:id="0">
    <w:p w14:paraId="7423DCFF" w14:textId="77777777" w:rsidR="00D35639" w:rsidRDefault="00D356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05A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673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7C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563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13891"/>
  <w15:chartTrackingRefBased/>
  <w15:docId w15:val="{DF7FB473-35B6-4277-8A88-6DFC39B0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2021-10-27T16:31:00Z</dcterms:created>
  <dcterms:modified xsi:type="dcterms:W3CDTF">2021-10-27T16:33:00Z</dcterms:modified>
</cp:coreProperties>
</file>